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CA" w:rsidRDefault="00734ECA" w:rsidP="00353F9E">
      <w:pPr>
        <w:pStyle w:val="NoSpacing"/>
        <w:shd w:val="clear" w:color="auto" w:fill="FFD96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YAZIM KURALLARI VE NOKTALAMA İŞARETLERİ KONU TESTİ</w:t>
      </w:r>
    </w:p>
    <w:p w:rsidR="00734ECA" w:rsidRDefault="00734ECA" w:rsidP="00312BFB"/>
    <w:p w:rsidR="00734ECA" w:rsidRDefault="00734ECA" w:rsidP="00312BFB">
      <w:pPr>
        <w:pStyle w:val="NoSpacing"/>
        <w:rPr>
          <w:rFonts w:ascii="Times New Roman" w:hAnsi="Times New Roman"/>
          <w:b/>
        </w:rPr>
        <w:sectPr w:rsidR="00734EC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34ECA" w:rsidRDefault="00734ECA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Aşağıdakilerden hangisinin yazımı </w:t>
      </w:r>
      <w:r w:rsidRPr="00BA5C7C">
        <w:rPr>
          <w:rFonts w:ascii="Times New Roman" w:hAnsi="Times New Roman"/>
          <w:u w:val="single"/>
        </w:rPr>
        <w:t>yanlıştır</w:t>
      </w:r>
      <w:r>
        <w:rPr>
          <w:rFonts w:ascii="Times New Roman" w:hAnsi="Times New Roman"/>
          <w:b/>
        </w:rPr>
        <w:t>?</w:t>
      </w:r>
      <w:r>
        <w:rPr>
          <w:rFonts w:ascii="Times New Roman" w:hAnsi="Times New Roman"/>
        </w:rPr>
        <w:t xml:space="preserve">    </w:t>
      </w:r>
    </w:p>
    <w:p w:rsidR="00734ECA" w:rsidRDefault="00734ECA" w:rsidP="00BA5C7C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A5C7C">
      <w:pPr>
        <w:pStyle w:val="NoSpacing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Pembe</w:t>
      </w:r>
    </w:p>
    <w:p w:rsidR="00734ECA" w:rsidRDefault="00734ECA" w:rsidP="00BA5C7C">
      <w:pPr>
        <w:pStyle w:val="NoSpacing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>Siyah</w:t>
      </w:r>
    </w:p>
    <w:p w:rsidR="00734ECA" w:rsidRDefault="00734ECA" w:rsidP="00BA5C7C">
      <w:pPr>
        <w:pStyle w:val="NoSpacing"/>
        <w:numPr>
          <w:ilvl w:val="0"/>
          <w:numId w:val="3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Gıri </w:t>
      </w:r>
    </w:p>
    <w:p w:rsidR="00734ECA" w:rsidRDefault="00734ECA" w:rsidP="00BA5C7C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A5C7C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A5C7C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Aşağıdaki tarihlerden hangisinin yazımında </w:t>
      </w:r>
      <w:r w:rsidRPr="004854A1">
        <w:rPr>
          <w:rFonts w:ascii="Times New Roman" w:hAnsi="Times New Roman"/>
          <w:u w:val="single"/>
        </w:rPr>
        <w:t>yanlışlık</w:t>
      </w:r>
      <w:r>
        <w:rPr>
          <w:rFonts w:ascii="Times New Roman" w:hAnsi="Times New Roman"/>
          <w:b/>
        </w:rPr>
        <w:t xml:space="preserve"> yapılmıştır?</w:t>
      </w:r>
      <w:r>
        <w:rPr>
          <w:rFonts w:ascii="Times New Roman" w:hAnsi="Times New Roman"/>
        </w:rPr>
        <w:t xml:space="preserve"> </w:t>
      </w: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11  Aralık  2014</w:t>
      </w:r>
    </w:p>
    <w:p w:rsidR="00734ECA" w:rsidRDefault="00734ECA" w:rsidP="004854A1">
      <w:pPr>
        <w:pStyle w:val="NoSpacing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11. Aralık. 2014</w:t>
      </w:r>
    </w:p>
    <w:p w:rsidR="00734ECA" w:rsidRDefault="00734ECA" w:rsidP="004854A1">
      <w:pPr>
        <w:pStyle w:val="NoSpacing"/>
        <w:numPr>
          <w:ilvl w:val="0"/>
          <w:numId w:val="35"/>
        </w:numPr>
        <w:rPr>
          <w:rFonts w:ascii="Times New Roman" w:hAnsi="Times New Roman"/>
        </w:rPr>
      </w:pPr>
      <w:r>
        <w:rPr>
          <w:rFonts w:ascii="Times New Roman" w:hAnsi="Times New Roman"/>
        </w:rPr>
        <w:t>11. 12. 2014</w:t>
      </w: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133.9pt;margin-top:7.6pt;width:76.5pt;height:77.25pt;z-index:-251666944;visibility:visible" wrapcoords="-212 0 -212 21390 21600 21390 21600 0 -212 0">
            <v:imagedata r:id="rId5" o:title=""/>
            <w10:wrap type="through"/>
          </v:shape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7" type="#_x0000_t61" style="position:absolute;left:0;text-align:left;margin-left:28.15pt;margin-top:7.6pt;width:111.75pt;height:42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" adj="23445,18616" strokeweight="1pt">
            <v:textbox>
              <w:txbxContent>
                <w:p w:rsidR="00734ECA" w:rsidRPr="004854A1" w:rsidRDefault="00734ECA" w:rsidP="004854A1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Akşam kaçta gelecek bilmiyorum ( )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 xml:space="preserve">  </w:t>
      </w: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Recep’in kurduğu cümlenin sonuna hangi noktalama işareti getirilmelidir?</w:t>
      </w:r>
    </w:p>
    <w:p w:rsidR="00734ECA" w:rsidRDefault="00734ECA" w:rsidP="004854A1">
      <w:pPr>
        <w:pStyle w:val="NoSpacing"/>
        <w:ind w:left="720"/>
        <w:rPr>
          <w:rFonts w:ascii="Times New Roman" w:hAnsi="Times New Roman"/>
          <w:b/>
        </w:rPr>
      </w:pPr>
    </w:p>
    <w:p w:rsidR="00734ECA" w:rsidRPr="0099157A" w:rsidRDefault="00734ECA" w:rsidP="0099157A">
      <w:pPr>
        <w:pStyle w:val="NoSpacing"/>
        <w:numPr>
          <w:ilvl w:val="0"/>
          <w:numId w:val="36"/>
        </w:numPr>
        <w:rPr>
          <w:rFonts w:ascii="Times New Roman" w:hAnsi="Times New Roman"/>
        </w:rPr>
      </w:pPr>
      <w:r w:rsidRPr="0099157A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              b)  </w:t>
      </w:r>
      <w:r w:rsidRPr="0099157A">
        <w:rPr>
          <w:rFonts w:ascii="Times New Roman" w:hAnsi="Times New Roman"/>
          <w:b/>
        </w:rPr>
        <w:t>!</w:t>
      </w:r>
      <w:r>
        <w:rPr>
          <w:rFonts w:ascii="Times New Roman" w:hAnsi="Times New Roman"/>
        </w:rPr>
        <w:t xml:space="preserve">                c)  </w:t>
      </w:r>
      <w:r w:rsidRPr="0099157A">
        <w:rPr>
          <w:rFonts w:ascii="Times New Roman" w:hAnsi="Times New Roman"/>
          <w:b/>
        </w:rPr>
        <w:t>?</w:t>
      </w: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4854A1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shape id="Dikdörtgen Belirtme Çizgisi 5" o:spid="_x0000_s1028" type="#_x0000_t61" style="position:absolute;left:0;text-align:left;margin-left:40.9pt;margin-top:8.25pt;width:76.5pt;height:36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" adj="9053,27450" fillcolor="window" strokecolor="windowText" strokeweight="1pt">
            <v:textbox>
              <w:txbxContent>
                <w:p w:rsidR="00734ECA" w:rsidRPr="00B41969" w:rsidRDefault="00734ECA" w:rsidP="00B41969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Dok.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4" o:spid="_x0000_s1029" type="#_x0000_t61" style="position:absolute;left:0;text-align:left;margin-left:133.9pt;margin-top:8.25pt;width:76.5pt;height:3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" adj="1853,25200" strokeweight="1pt">
            <v:textbox>
              <w:txbxContent>
                <w:p w:rsidR="00734ECA" w:rsidRPr="00B41969" w:rsidRDefault="00734ECA" w:rsidP="00B41969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Öğrt.</w:t>
                  </w:r>
                </w:p>
              </w:txbxContent>
            </v:textbox>
          </v:shape>
        </w:pict>
      </w:r>
    </w:p>
    <w:p w:rsidR="00734ECA" w:rsidRDefault="00734ECA" w:rsidP="00776648">
      <w:pPr>
        <w:pStyle w:val="NoSpacing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3" o:spid="_x0000_s1030" type="#_x0000_t75" style="position:absolute;left:0;text-align:left;margin-left:51.4pt;margin-top:.4pt;width:152.25pt;height:121.5pt;z-index:-251664896;visibility:visible" wrapcoords="-106 0 -106 21467 21600 21467 21600 0 -106 0">
            <v:imagedata r:id="rId6" o:title=""/>
            <w10:wrap type="through"/>
          </v:shape>
        </w:pict>
      </w: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shape id="Dikdörtgen Belirtme Çizgisi 7" o:spid="_x0000_s1031" type="#_x0000_t61" style="position:absolute;left:0;text-align:left;margin-left:11.65pt;margin-top:8.4pt;width:76.5pt;height:3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" adj="25359,-1350" fillcolor="window" strokecolor="windowText" strokeweight="1pt">
            <v:textbox>
              <w:txbxContent>
                <w:p w:rsidR="00734ECA" w:rsidRPr="00B41969" w:rsidRDefault="00734ECA" w:rsidP="002A6813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Md.</w:t>
                  </w:r>
                </w:p>
              </w:txbxContent>
            </v:textbox>
          </v:shape>
        </w:pict>
      </w: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  <w:r>
        <w:rPr>
          <w:noProof/>
          <w:lang w:eastAsia="tr-TR"/>
        </w:rPr>
        <w:pict>
          <v:shape id="Dikdörtgen Belirtme Çizgisi 10" o:spid="_x0000_s1032" type="#_x0000_t61" style="position:absolute;left:0;text-align:left;margin-left:146.65pt;margin-top:10.1pt;width:76.5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" adj="5453,-7200" fillcolor="window" strokecolor="windowText" strokeweight="1pt">
            <v:textbox>
              <w:txbxContent>
                <w:p w:rsidR="00734ECA" w:rsidRPr="00B41969" w:rsidRDefault="00734ECA" w:rsidP="00E24B84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Prof.</w:t>
                  </w:r>
                </w:p>
              </w:txbxContent>
            </v:textbox>
          </v:shape>
        </w:pict>
      </w: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Pr="002A6813" w:rsidRDefault="00734ECA" w:rsidP="00B41969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Hangi öğrenci kısaltmanın yazımında </w:t>
      </w:r>
      <w:r w:rsidRPr="002A6813">
        <w:rPr>
          <w:rFonts w:ascii="Times New Roman" w:hAnsi="Times New Roman"/>
          <w:u w:val="single"/>
        </w:rPr>
        <w:t>yanlışlık</w:t>
      </w:r>
      <w:r>
        <w:rPr>
          <w:rFonts w:ascii="Times New Roman" w:hAnsi="Times New Roman"/>
          <w:b/>
        </w:rPr>
        <w:t xml:space="preserve"> yapmıştır?</w:t>
      </w: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2A6813">
      <w:pPr>
        <w:pStyle w:val="NoSpacing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İsmail           b) Arif           c) Eda</w:t>
      </w: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B41969">
      <w:pPr>
        <w:pStyle w:val="NoSpacing"/>
        <w:ind w:left="720"/>
        <w:rPr>
          <w:rFonts w:ascii="Times New Roman" w:hAnsi="Times New Roman"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 w:rsidRPr="00A40660">
        <w:rPr>
          <w:rFonts w:ascii="Times New Roman" w:hAnsi="Times New Roman"/>
          <w:b/>
        </w:rPr>
        <w:t>Aşağıdaki cümlelerin hangisinin sonuna soru işareti konmalıdır?</w:t>
      </w:r>
    </w:p>
    <w:p w:rsidR="00734ECA" w:rsidRDefault="00734ECA" w:rsidP="00A40660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</w:rPr>
        <w:t>Kaç defa söyledim böyle yapma diye</w:t>
      </w:r>
    </w:p>
    <w:p w:rsidR="00734ECA" w:rsidRDefault="00734ECA" w:rsidP="00A40660">
      <w:pPr>
        <w:pStyle w:val="NoSpacing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</w:rPr>
        <w:t>Bu yemek ne güzel olmuş böyle</w:t>
      </w:r>
    </w:p>
    <w:p w:rsidR="00734ECA" w:rsidRPr="00A40660" w:rsidRDefault="00734ECA" w:rsidP="00A40660">
      <w:pPr>
        <w:pStyle w:val="NoSpacing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/>
        </w:rPr>
        <w:t>Maçın başlamasına kaç dakika kaldı</w:t>
      </w:r>
    </w:p>
    <w:p w:rsidR="00734ECA" w:rsidRDefault="00734ECA" w:rsidP="00A40660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Dikdörtgen Belirtme Çizgisi 9" o:spid="_x0000_s1033" type="#_x0000_t61" style="position:absolute;left:0;text-align:left;margin-left:94.9pt;margin-top:3.05pt;width:126pt;height:5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" adj="-1973,20806" strokeweight="1pt">
            <v:textbox>
              <w:txbxContent>
                <w:p w:rsidR="00734ECA" w:rsidRPr="00F92F9B" w:rsidRDefault="00734ECA" w:rsidP="00F92F9B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Aslında öğrenmedim (  ) çünkü yazdıklarım içimden geliyor (   )</w:t>
                  </w:r>
                </w:p>
              </w:txbxContent>
            </v:textbox>
          </v:shape>
        </w:pict>
      </w: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8" o:spid="_x0000_s1034" type="#_x0000_t75" style="position:absolute;left:0;text-align:left;margin-left:35.65pt;margin-top:12.9pt;width:67.5pt;height:78.75pt;z-index:-251660800;visibility:visible" wrapcoords="-240 0 -240 21394 21600 21394 21600 0 -240 0">
            <v:imagedata r:id="rId7" o:title=""/>
            <w10:wrap type="through"/>
          </v:shape>
        </w:pict>
      </w:r>
      <w:r>
        <w:rPr>
          <w:rFonts w:ascii="Times New Roman" w:hAnsi="Times New Roman"/>
          <w:b/>
        </w:rPr>
        <w:t xml:space="preserve">  </w:t>
      </w: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Öğretmenin tahtaya yazdığı cümledeki noktalama işaretleri aşağıdakilerden hangisinde doğru olarak verilmiştir?</w:t>
      </w: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E24B84">
      <w:pPr>
        <w:pStyle w:val="NoSpacing"/>
        <w:numPr>
          <w:ilvl w:val="0"/>
          <w:numId w:val="39"/>
        </w:numPr>
        <w:rPr>
          <w:rFonts w:ascii="Times New Roman" w:hAnsi="Times New Roman"/>
        </w:rPr>
      </w:pPr>
      <w:r>
        <w:rPr>
          <w:rFonts w:ascii="Times New Roman" w:hAnsi="Times New Roman"/>
        </w:rPr>
        <w:t>( ,  )   (  ? )</w:t>
      </w:r>
    </w:p>
    <w:p w:rsidR="00734ECA" w:rsidRDefault="00734ECA" w:rsidP="00E24B84">
      <w:pPr>
        <w:pStyle w:val="NoSpacing"/>
        <w:numPr>
          <w:ilvl w:val="0"/>
          <w:numId w:val="39"/>
        </w:numPr>
        <w:rPr>
          <w:rFonts w:ascii="Times New Roman" w:hAnsi="Times New Roman"/>
        </w:rPr>
      </w:pPr>
      <w:r>
        <w:rPr>
          <w:rFonts w:ascii="Times New Roman" w:hAnsi="Times New Roman"/>
        </w:rPr>
        <w:t>( ;  )   (  .  )</w:t>
      </w:r>
    </w:p>
    <w:p w:rsidR="00734ECA" w:rsidRPr="00E24B84" w:rsidRDefault="00734ECA" w:rsidP="00E24B84">
      <w:pPr>
        <w:pStyle w:val="NoSpacing"/>
        <w:numPr>
          <w:ilvl w:val="0"/>
          <w:numId w:val="39"/>
        </w:numPr>
        <w:rPr>
          <w:rFonts w:ascii="Times New Roman" w:hAnsi="Times New Roman"/>
        </w:rPr>
      </w:pPr>
      <w:r>
        <w:rPr>
          <w:rFonts w:ascii="Times New Roman" w:hAnsi="Times New Roman"/>
        </w:rPr>
        <w:t>( ,  )   (  .  )</w:t>
      </w: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92F9B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 cümlelerin hangisinde büyük harflerin kullanımıyla ilgili bir </w:t>
      </w:r>
      <w:r w:rsidRPr="00A575BA">
        <w:rPr>
          <w:rFonts w:ascii="Times New Roman" w:hAnsi="Times New Roman"/>
          <w:u w:val="single"/>
        </w:rPr>
        <w:t>yanlışlık</w:t>
      </w:r>
      <w:r>
        <w:rPr>
          <w:rFonts w:ascii="Times New Roman" w:hAnsi="Times New Roman"/>
          <w:b/>
        </w:rPr>
        <w:t xml:space="preserve"> yapılmıştır?</w:t>
      </w:r>
    </w:p>
    <w:p w:rsidR="00734ECA" w:rsidRDefault="00734ECA" w:rsidP="00A575BA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575BA">
      <w:pPr>
        <w:pStyle w:val="NoSpacing"/>
        <w:numPr>
          <w:ilvl w:val="0"/>
          <w:numId w:val="40"/>
        </w:numPr>
        <w:rPr>
          <w:rFonts w:ascii="Times New Roman" w:hAnsi="Times New Roman"/>
        </w:rPr>
      </w:pPr>
      <w:r>
        <w:rPr>
          <w:rFonts w:ascii="Times New Roman" w:hAnsi="Times New Roman"/>
        </w:rPr>
        <w:t>Ankara’ya gidince Anıtkabir’i ziyaret edeceğim.</w:t>
      </w:r>
    </w:p>
    <w:p w:rsidR="00734ECA" w:rsidRDefault="00734ECA" w:rsidP="00A575BA">
      <w:pPr>
        <w:pStyle w:val="NoSpacing"/>
        <w:numPr>
          <w:ilvl w:val="0"/>
          <w:numId w:val="40"/>
        </w:numPr>
        <w:rPr>
          <w:rFonts w:ascii="Times New Roman" w:hAnsi="Times New Roman"/>
        </w:rPr>
      </w:pPr>
      <w:r>
        <w:rPr>
          <w:rFonts w:ascii="Times New Roman" w:hAnsi="Times New Roman"/>
        </w:rPr>
        <w:t>Okumak için “Kaşağı” adlı hikâye kitabını aldım.</w:t>
      </w:r>
    </w:p>
    <w:p w:rsidR="00734ECA" w:rsidRPr="00A575BA" w:rsidRDefault="00734ECA" w:rsidP="00A575BA">
      <w:pPr>
        <w:pStyle w:val="NoSpacing"/>
        <w:numPr>
          <w:ilvl w:val="0"/>
          <w:numId w:val="40"/>
        </w:numPr>
        <w:rPr>
          <w:rFonts w:ascii="Times New Roman" w:hAnsi="Times New Roman"/>
        </w:rPr>
      </w:pPr>
      <w:r>
        <w:rPr>
          <w:rFonts w:ascii="Times New Roman" w:hAnsi="Times New Roman"/>
        </w:rPr>
        <w:t>Bu ay aldığım bilim ve teknik dergisi beni çok etkiledi.</w:t>
      </w:r>
    </w:p>
    <w:p w:rsidR="00734ECA" w:rsidRDefault="00734ECA" w:rsidP="00A575BA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575BA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575BA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Aşağıdakilerden hangisinin yazımında </w:t>
      </w:r>
      <w:r w:rsidRPr="000F6B1D">
        <w:rPr>
          <w:rFonts w:ascii="Times New Roman" w:hAnsi="Times New Roman"/>
        </w:rPr>
        <w:t>hata</w:t>
      </w:r>
      <w:r>
        <w:rPr>
          <w:rFonts w:ascii="Times New Roman" w:hAnsi="Times New Roman"/>
          <w:b/>
        </w:rPr>
        <w:t xml:space="preserve"> yapılmıştır?</w:t>
      </w:r>
    </w:p>
    <w:p w:rsidR="00734ECA" w:rsidRDefault="00734ECA" w:rsidP="00CF4094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CF4094">
      <w:pPr>
        <w:pStyle w:val="NoSpacing"/>
        <w:numPr>
          <w:ilvl w:val="0"/>
          <w:numId w:val="41"/>
        </w:numPr>
        <w:rPr>
          <w:rFonts w:ascii="Times New Roman" w:hAnsi="Times New Roman"/>
        </w:rPr>
      </w:pPr>
      <w:r>
        <w:rPr>
          <w:rFonts w:ascii="Times New Roman" w:hAnsi="Times New Roman"/>
        </w:rPr>
        <w:t>Kerevis</w:t>
      </w:r>
    </w:p>
    <w:p w:rsidR="00734ECA" w:rsidRDefault="00734ECA" w:rsidP="00CF4094">
      <w:pPr>
        <w:pStyle w:val="NoSpacing"/>
        <w:numPr>
          <w:ilvl w:val="0"/>
          <w:numId w:val="41"/>
        </w:numPr>
        <w:rPr>
          <w:rFonts w:ascii="Times New Roman" w:hAnsi="Times New Roman"/>
        </w:rPr>
      </w:pPr>
      <w:r>
        <w:rPr>
          <w:rFonts w:ascii="Times New Roman" w:hAnsi="Times New Roman"/>
        </w:rPr>
        <w:t>Pırasa</w:t>
      </w:r>
    </w:p>
    <w:p w:rsidR="00734ECA" w:rsidRDefault="00734ECA" w:rsidP="00CF4094">
      <w:pPr>
        <w:pStyle w:val="NoSpacing"/>
        <w:numPr>
          <w:ilvl w:val="0"/>
          <w:numId w:val="4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Karnabahar </w:t>
      </w:r>
    </w:p>
    <w:p w:rsidR="00734ECA" w:rsidRDefault="00734ECA" w:rsidP="00CF4094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CF4094">
      <w:pPr>
        <w:pStyle w:val="NoSpacing"/>
        <w:ind w:left="1080"/>
        <w:rPr>
          <w:rFonts w:ascii="Times New Roman" w:hAnsi="Times New Roman"/>
        </w:rPr>
      </w:pPr>
    </w:p>
    <w:p w:rsidR="00734ECA" w:rsidRPr="00CF4094" w:rsidRDefault="00734ECA" w:rsidP="00CF4094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cümlelerin hangisinde kesme işareti doğru kullanılmıştır?</w:t>
      </w:r>
    </w:p>
    <w:p w:rsidR="00734ECA" w:rsidRDefault="00734ECA" w:rsidP="00F71474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71474">
      <w:pPr>
        <w:pStyle w:val="NoSpacing"/>
        <w:numPr>
          <w:ilvl w:val="0"/>
          <w:numId w:val="42"/>
        </w:numPr>
        <w:rPr>
          <w:rFonts w:ascii="Times New Roman" w:hAnsi="Times New Roman"/>
        </w:rPr>
      </w:pPr>
      <w:r>
        <w:rPr>
          <w:rFonts w:ascii="Times New Roman" w:hAnsi="Times New Roman"/>
        </w:rPr>
        <w:t>Samsun’a</w:t>
      </w:r>
    </w:p>
    <w:p w:rsidR="00734ECA" w:rsidRDefault="00734ECA" w:rsidP="00F71474">
      <w:pPr>
        <w:pStyle w:val="NoSpacing"/>
        <w:numPr>
          <w:ilvl w:val="0"/>
          <w:numId w:val="42"/>
        </w:numPr>
        <w:rPr>
          <w:rFonts w:ascii="Times New Roman" w:hAnsi="Times New Roman"/>
        </w:rPr>
      </w:pPr>
      <w:r>
        <w:rPr>
          <w:rFonts w:ascii="Times New Roman" w:hAnsi="Times New Roman"/>
        </w:rPr>
        <w:t>Ahmet’ler</w:t>
      </w:r>
    </w:p>
    <w:p w:rsidR="00734ECA" w:rsidRPr="00F71474" w:rsidRDefault="00734ECA" w:rsidP="00F71474">
      <w:pPr>
        <w:pStyle w:val="NoSpacing"/>
        <w:numPr>
          <w:ilvl w:val="0"/>
          <w:numId w:val="42"/>
        </w:numPr>
        <w:rPr>
          <w:rFonts w:ascii="Times New Roman" w:hAnsi="Times New Roman"/>
        </w:rPr>
      </w:pPr>
      <w:r>
        <w:rPr>
          <w:rFonts w:ascii="Times New Roman" w:hAnsi="Times New Roman"/>
        </w:rPr>
        <w:t>İngiliz’ler</w:t>
      </w:r>
    </w:p>
    <w:p w:rsidR="00734ECA" w:rsidRDefault="00734ECA" w:rsidP="00F71474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71474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71474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71474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F71474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 cümlelerden hangisinde soru eki </w:t>
      </w:r>
      <w:r w:rsidRPr="0045606C">
        <w:rPr>
          <w:rFonts w:ascii="Times New Roman" w:hAnsi="Times New Roman"/>
          <w:u w:val="single"/>
        </w:rPr>
        <w:t>yanlış</w:t>
      </w:r>
      <w:r>
        <w:rPr>
          <w:rFonts w:ascii="Times New Roman" w:hAnsi="Times New Roman"/>
          <w:b/>
        </w:rPr>
        <w:t xml:space="preserve"> yazılmıştır?</w:t>
      </w:r>
    </w:p>
    <w:p w:rsidR="00734ECA" w:rsidRDefault="00734ECA" w:rsidP="0045606C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45606C">
      <w:pPr>
        <w:pStyle w:val="NoSpacing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Bu filmi daha önce seyrettin mi?</w:t>
      </w:r>
    </w:p>
    <w:p w:rsidR="00734ECA" w:rsidRDefault="00734ECA" w:rsidP="0045606C">
      <w:pPr>
        <w:pStyle w:val="NoSpacing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Ödevinizi yapıyormusunuz?</w:t>
      </w:r>
    </w:p>
    <w:p w:rsidR="00734ECA" w:rsidRPr="0045606C" w:rsidRDefault="00734ECA" w:rsidP="0045606C">
      <w:pPr>
        <w:pStyle w:val="NoSpacing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Okula gitmiyor musunuz?</w:t>
      </w:r>
    </w:p>
    <w:p w:rsidR="00734ECA" w:rsidRDefault="00734ECA" w:rsidP="0045606C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45606C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45606C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45606C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45606C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Aşağıdaki öğrencilerden hangisi özel isimlerin yazımında bir </w:t>
      </w:r>
      <w:r w:rsidRPr="00072EEF">
        <w:rPr>
          <w:rFonts w:ascii="Times New Roman" w:hAnsi="Times New Roman"/>
          <w:u w:val="single"/>
        </w:rPr>
        <w:t>hata</w:t>
      </w:r>
      <w:r>
        <w:rPr>
          <w:rFonts w:ascii="Times New Roman" w:hAnsi="Times New Roman"/>
          <w:b/>
        </w:rPr>
        <w:t xml:space="preserve"> yapmıştır?</w:t>
      </w: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Dikdörtgen Belirtme Çizgisi 16" o:spid="_x0000_s1035" type="#_x0000_t61" style="position:absolute;left:0;text-align:left;margin-left:84.4pt;margin-top:11.95pt;width:138.75pt;height:32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" adj="-1364,17295" fillcolor="window" strokecolor="windowText" strokeweight="1pt">
            <v:textbox>
              <w:txbxContent>
                <w:p w:rsidR="00734ECA" w:rsidRPr="00072EEF" w:rsidRDefault="00734ECA" w:rsidP="00072EEF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Ahmet’i askere uğurlayacağız.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6" o:spid="_x0000_s1036" type="#_x0000_t75" style="position:absolute;left:0;text-align:left;margin-left:53.65pt;margin-top:13pt;width:23.25pt;height:32.25pt;z-index:-251657728;visibility:visible" wrapcoords="-697 0 -697 21098 21600 21098 21600 0 -697 0">
            <v:imagedata r:id="rId8" o:title=""/>
            <w10:wrap type="through"/>
          </v:shape>
        </w:pict>
      </w:r>
    </w:p>
    <w:p w:rsidR="00734ECA" w:rsidRPr="00072EEF" w:rsidRDefault="00734ECA" w:rsidP="00072EEF">
      <w:pPr>
        <w:pStyle w:val="NoSpacing"/>
        <w:numPr>
          <w:ilvl w:val="0"/>
          <w:numId w:val="44"/>
        </w:numPr>
        <w:rPr>
          <w:rFonts w:ascii="Times New Roman" w:hAnsi="Times New Roman"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Dikdörtgen Belirtme Çizgisi 13" o:spid="_x0000_s1037" type="#_x0000_t61" style="position:absolute;left:0;text-align:left;margin-left:84.4pt;margin-top:7.85pt;width:138.75pt;height:32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" adj="-1364,17295" fillcolor="window" strokecolor="windowText" strokeweight="1pt">
            <v:textbox>
              <w:txbxContent>
                <w:p w:rsidR="00734ECA" w:rsidRPr="00072EEF" w:rsidRDefault="00734ECA" w:rsidP="00072EEF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En son il olan şehrimiz düzce’dir.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2" o:spid="_x0000_s1038" type="#_x0000_t75" style="position:absolute;left:0;text-align:left;margin-left:53.65pt;margin-top:12.7pt;width:23.25pt;height:27.75pt;z-index:-251656704;visibility:visible" wrapcoords="-697 0 -697 21016 21600 21016 21600 0 -697 0">
            <v:imagedata r:id="rId9" o:title=""/>
            <w10:wrap type="through"/>
          </v:shape>
        </w:pict>
      </w:r>
    </w:p>
    <w:p w:rsidR="00734ECA" w:rsidRPr="00072EEF" w:rsidRDefault="00734ECA" w:rsidP="00072EEF">
      <w:pPr>
        <w:pStyle w:val="NoSpacing"/>
        <w:numPr>
          <w:ilvl w:val="0"/>
          <w:numId w:val="44"/>
        </w:numPr>
        <w:rPr>
          <w:rFonts w:ascii="Times New Roman" w:hAnsi="Times New Roman"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Dikdörtgen Belirtme Çizgisi 15" o:spid="_x0000_s1039" type="#_x0000_t61" style="position:absolute;left:0;text-align:left;margin-left:84.4pt;margin-top:5.25pt;width:138.75pt;height:32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" adj="-1364,17295" fillcolor="window" strokecolor="windowText" strokeweight="1pt">
            <v:textbox>
              <w:txbxContent>
                <w:p w:rsidR="00734ECA" w:rsidRPr="00072EEF" w:rsidRDefault="00734ECA" w:rsidP="00072EEF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Kedisi Minnoş’a süt verdi.</w:t>
                  </w:r>
                </w:p>
              </w:txbxContent>
            </v:textbox>
          </v:shape>
        </w:pict>
      </w:r>
    </w:p>
    <w:p w:rsidR="00734ECA" w:rsidRPr="00072EEF" w:rsidRDefault="00734ECA" w:rsidP="00072EEF">
      <w:pPr>
        <w:pStyle w:val="NoSpacing"/>
        <w:numPr>
          <w:ilvl w:val="0"/>
          <w:numId w:val="44"/>
        </w:numPr>
        <w:rPr>
          <w:rFonts w:ascii="Times New Roman" w:hAnsi="Times New Roman"/>
        </w:rPr>
      </w:pPr>
      <w:r>
        <w:rPr>
          <w:noProof/>
          <w:lang w:eastAsia="tr-TR"/>
        </w:rPr>
        <w:pict>
          <v:shape id="Resim 14" o:spid="_x0000_s1040" type="#_x0000_t75" style="position:absolute;left:0;text-align:left;margin-left:53.65pt;margin-top:-.3pt;width:23.25pt;height:31.5pt;z-index:-251654656;visibility:visible" wrapcoords="-697 0 -697 21086 21600 21086 21600 0 -697 0">
            <v:imagedata r:id="rId10" o:title=""/>
            <w10:wrap type="through"/>
          </v:shape>
        </w:pict>
      </w: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cümlelerin hangisinde bir yazım yanlışı yoktur?</w:t>
      </w: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18 Aralık 2006 Pazartesi günü göreve başladım.</w:t>
      </w:r>
    </w:p>
    <w:p w:rsidR="00734ECA" w:rsidRDefault="00734ECA" w:rsidP="00072EEF">
      <w:pPr>
        <w:pStyle w:val="NoSpacing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23 ocak 2005 tarihinde doğmuş.</w:t>
      </w:r>
    </w:p>
    <w:p w:rsidR="00734ECA" w:rsidRPr="00072EEF" w:rsidRDefault="00734ECA" w:rsidP="00072EEF">
      <w:pPr>
        <w:pStyle w:val="NoSpacing"/>
        <w:numPr>
          <w:ilvl w:val="0"/>
          <w:numId w:val="45"/>
        </w:numPr>
        <w:rPr>
          <w:rFonts w:ascii="Times New Roman" w:hAnsi="Times New Roman"/>
        </w:rPr>
      </w:pPr>
      <w:r>
        <w:rPr>
          <w:rFonts w:ascii="Times New Roman" w:hAnsi="Times New Roman"/>
        </w:rPr>
        <w:t>23 nisan Ulusal egemenlik ve çocuk bayramı etkinliklerimiz çok renkli geçti.</w:t>
      </w: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072EE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cümlelerin hangisinin sonuna farklı bir noktalama işareti konmalıdır?</w:t>
      </w:r>
    </w:p>
    <w:p w:rsidR="00734ECA" w:rsidRDefault="00734ECA" w:rsidP="00855212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855212">
      <w:pPr>
        <w:pStyle w:val="NoSpacing"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Kaç tane şeker yedin </w:t>
      </w:r>
    </w:p>
    <w:p w:rsidR="00734ECA" w:rsidRDefault="00734ECA" w:rsidP="00855212">
      <w:pPr>
        <w:pStyle w:val="NoSpacing"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Kaç tane ekmek alacağını unutmuş</w:t>
      </w:r>
    </w:p>
    <w:p w:rsidR="00734ECA" w:rsidRDefault="00734ECA" w:rsidP="00855212">
      <w:pPr>
        <w:pStyle w:val="NoSpacing"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Kaç tane gol yediğini söylemedi</w:t>
      </w:r>
    </w:p>
    <w:p w:rsidR="00734ECA" w:rsidRDefault="00734ECA" w:rsidP="0064725F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64725F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64725F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64725F">
      <w:pPr>
        <w:pStyle w:val="NoSpacing"/>
        <w:ind w:left="1080"/>
        <w:rPr>
          <w:rFonts w:ascii="Times New Roman" w:hAnsi="Times New Roman"/>
        </w:rPr>
      </w:pPr>
    </w:p>
    <w:p w:rsidR="00734ECA" w:rsidRPr="00855212" w:rsidRDefault="00734ECA" w:rsidP="0064725F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Dikdörtgen Belirtme Çizgisi 18" o:spid="_x0000_s1041" type="#_x0000_t61" style="position:absolute;left:0;text-align:left;margin-left:44.65pt;margin-top:6.85pt;width:109.5pt;height:39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" adj="26273,19391" strokeweight="1pt">
            <v:textbox>
              <w:txbxContent>
                <w:p w:rsidR="00734ECA" w:rsidRPr="0064725F" w:rsidRDefault="00734ECA" w:rsidP="0064725F">
                  <w:pPr>
                    <w:pStyle w:val="NoSpacing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Eyvah, topumuz yine o bahçeye kaçtı (   )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</w:rPr>
        <w:t xml:space="preserve">     </w:t>
      </w: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17" o:spid="_x0000_s1042" type="#_x0000_t75" style="position:absolute;left:0;text-align:left;margin-left:158.65pt;margin-top:6.95pt;width:69pt;height:72.75pt;z-index:-251651584;visibility:visible" wrapcoords="-235 0 -235 21377 21600 21377 21600 0 -235 0">
            <v:imagedata r:id="rId11" o:title=""/>
            <w10:wrap type="through"/>
          </v:shape>
        </w:pict>
      </w: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Ali’nin kurduğu cümlenin sonuna hangi noktalama işareti getirilmelidir?</w:t>
      </w: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Pr="008029F3" w:rsidRDefault="00734ECA" w:rsidP="008029F3">
      <w:pPr>
        <w:pStyle w:val="NoSpacing"/>
        <w:numPr>
          <w:ilvl w:val="0"/>
          <w:numId w:val="47"/>
        </w:numPr>
        <w:rPr>
          <w:rFonts w:ascii="Times New Roman" w:hAnsi="Times New Roman"/>
        </w:rPr>
      </w:pPr>
      <w:r w:rsidRPr="008029F3">
        <w:rPr>
          <w:rFonts w:ascii="Times New Roman" w:hAnsi="Times New Roman"/>
          <w:b/>
        </w:rPr>
        <w:t>?</w:t>
      </w:r>
      <w:r>
        <w:rPr>
          <w:rFonts w:ascii="Times New Roman" w:hAnsi="Times New Roman"/>
        </w:rPr>
        <w:t xml:space="preserve">                b)  </w:t>
      </w:r>
      <w:r w:rsidRPr="008029F3">
        <w:rPr>
          <w:rFonts w:ascii="Times New Roman" w:hAnsi="Times New Roman"/>
          <w:b/>
        </w:rPr>
        <w:t>!</w:t>
      </w:r>
      <w:r>
        <w:rPr>
          <w:rFonts w:ascii="Times New Roman" w:hAnsi="Times New Roman"/>
        </w:rPr>
        <w:t xml:space="preserve">                c)  </w:t>
      </w:r>
      <w:r w:rsidRPr="008029F3">
        <w:rPr>
          <w:rFonts w:ascii="Times New Roman" w:hAnsi="Times New Roman"/>
          <w:b/>
        </w:rPr>
        <w:t>.</w:t>
      </w: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64725F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A40660">
      <w:pPr>
        <w:pStyle w:val="NoSpacing"/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Aşağıdaki cümlelerin hangisinde nokta (.) doğru kullanılmıştır?</w:t>
      </w:r>
    </w:p>
    <w:p w:rsidR="00734ECA" w:rsidRDefault="00734ECA" w:rsidP="008029F3">
      <w:pPr>
        <w:pStyle w:val="NoSpacing"/>
        <w:ind w:left="720"/>
        <w:rPr>
          <w:rFonts w:ascii="Times New Roman" w:hAnsi="Times New Roman"/>
          <w:b/>
        </w:rPr>
      </w:pPr>
    </w:p>
    <w:p w:rsidR="00734ECA" w:rsidRDefault="00734ECA" w:rsidP="008029F3">
      <w:pPr>
        <w:pStyle w:val="NoSpacing"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Suat ne zaman gelecek.</w:t>
      </w:r>
    </w:p>
    <w:p w:rsidR="00734ECA" w:rsidRDefault="00734ECA" w:rsidP="008029F3">
      <w:pPr>
        <w:pStyle w:val="NoSpacing"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Ne zaman geleceğini bilmiyormuş.</w:t>
      </w:r>
    </w:p>
    <w:p w:rsidR="00734ECA" w:rsidRDefault="00734ECA" w:rsidP="008029F3">
      <w:pPr>
        <w:pStyle w:val="NoSpacing"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Seni hiç aradı mı.</w:t>
      </w:r>
    </w:p>
    <w:p w:rsidR="00734ECA" w:rsidRDefault="00734ECA" w:rsidP="00327DAF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327DAF">
      <w:pPr>
        <w:pStyle w:val="NoSpacing"/>
        <w:ind w:left="1080"/>
        <w:rPr>
          <w:rFonts w:ascii="Times New Roman" w:hAnsi="Times New Roman"/>
        </w:rPr>
      </w:pPr>
    </w:p>
    <w:p w:rsidR="00734ECA" w:rsidRDefault="00734ECA" w:rsidP="009660C2">
      <w:pPr>
        <w:jc w:val="center"/>
        <w:rPr>
          <w:sz w:val="24"/>
          <w:szCs w:val="24"/>
        </w:rPr>
      </w:pPr>
      <w:hyperlink r:id="rId12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p w:rsidR="00734ECA" w:rsidRDefault="00734ECA" w:rsidP="008029F3">
      <w:pPr>
        <w:pStyle w:val="NoSpacing"/>
        <w:ind w:left="1080"/>
        <w:rPr>
          <w:rFonts w:ascii="Times New Roman" w:hAnsi="Times New Roman"/>
        </w:rPr>
      </w:pPr>
    </w:p>
    <w:sectPr w:rsidR="00734ECA" w:rsidSect="00312BF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5AE"/>
    <w:multiLevelType w:val="hybridMultilevel"/>
    <w:tmpl w:val="942A7D34"/>
    <w:lvl w:ilvl="0" w:tplc="FAFC1D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15A1072"/>
    <w:multiLevelType w:val="hybridMultilevel"/>
    <w:tmpl w:val="ADBA5E48"/>
    <w:lvl w:ilvl="0" w:tplc="8AF41AC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53D1D2D"/>
    <w:multiLevelType w:val="hybridMultilevel"/>
    <w:tmpl w:val="8D325B8E"/>
    <w:lvl w:ilvl="0" w:tplc="97D2B9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9A77CAD"/>
    <w:multiLevelType w:val="hybridMultilevel"/>
    <w:tmpl w:val="71ECC4B6"/>
    <w:lvl w:ilvl="0" w:tplc="3C107E5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E051455"/>
    <w:multiLevelType w:val="hybridMultilevel"/>
    <w:tmpl w:val="B0D6B2B8"/>
    <w:lvl w:ilvl="0" w:tplc="2FDA080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627F6B"/>
    <w:multiLevelType w:val="hybridMultilevel"/>
    <w:tmpl w:val="60FC177E"/>
    <w:lvl w:ilvl="0" w:tplc="A4E2EC0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54074C4"/>
    <w:multiLevelType w:val="hybridMultilevel"/>
    <w:tmpl w:val="FFBA4692"/>
    <w:lvl w:ilvl="0" w:tplc="E690E99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76411B1"/>
    <w:multiLevelType w:val="hybridMultilevel"/>
    <w:tmpl w:val="500C304C"/>
    <w:lvl w:ilvl="0" w:tplc="DA4C1AB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D3231E9"/>
    <w:multiLevelType w:val="hybridMultilevel"/>
    <w:tmpl w:val="BFD04236"/>
    <w:lvl w:ilvl="0" w:tplc="7320F7C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D493200"/>
    <w:multiLevelType w:val="hybridMultilevel"/>
    <w:tmpl w:val="8A60F388"/>
    <w:lvl w:ilvl="0" w:tplc="57EA1F3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1F4D738F"/>
    <w:multiLevelType w:val="hybridMultilevel"/>
    <w:tmpl w:val="2A00915E"/>
    <w:lvl w:ilvl="0" w:tplc="0264FDB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08011CA"/>
    <w:multiLevelType w:val="hybridMultilevel"/>
    <w:tmpl w:val="B6DED676"/>
    <w:lvl w:ilvl="0" w:tplc="3D08D5E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46F6317"/>
    <w:multiLevelType w:val="hybridMultilevel"/>
    <w:tmpl w:val="BE0A1EDA"/>
    <w:lvl w:ilvl="0" w:tplc="601C7F9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248A6DE3"/>
    <w:multiLevelType w:val="hybridMultilevel"/>
    <w:tmpl w:val="7DC8F810"/>
    <w:lvl w:ilvl="0" w:tplc="6606956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59F6F99"/>
    <w:multiLevelType w:val="hybridMultilevel"/>
    <w:tmpl w:val="2A1496D4"/>
    <w:lvl w:ilvl="0" w:tplc="E55EC9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76C2716"/>
    <w:multiLevelType w:val="hybridMultilevel"/>
    <w:tmpl w:val="8B523AFA"/>
    <w:lvl w:ilvl="0" w:tplc="C8A4D33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8AB6F01"/>
    <w:multiLevelType w:val="hybridMultilevel"/>
    <w:tmpl w:val="78F0FBEE"/>
    <w:lvl w:ilvl="0" w:tplc="D08C4B9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29DC132B"/>
    <w:multiLevelType w:val="hybridMultilevel"/>
    <w:tmpl w:val="19CADE86"/>
    <w:lvl w:ilvl="0" w:tplc="6024BDC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2CC822FC"/>
    <w:multiLevelType w:val="hybridMultilevel"/>
    <w:tmpl w:val="F7DA0A70"/>
    <w:lvl w:ilvl="0" w:tplc="3626BAD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2E4A148C"/>
    <w:multiLevelType w:val="hybridMultilevel"/>
    <w:tmpl w:val="04021626"/>
    <w:lvl w:ilvl="0" w:tplc="5FCA2F9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15E28BF"/>
    <w:multiLevelType w:val="hybridMultilevel"/>
    <w:tmpl w:val="B8901674"/>
    <w:lvl w:ilvl="0" w:tplc="1584D01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19C638E"/>
    <w:multiLevelType w:val="hybridMultilevel"/>
    <w:tmpl w:val="F8265D5E"/>
    <w:lvl w:ilvl="0" w:tplc="A8042D3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4B665B0"/>
    <w:multiLevelType w:val="hybridMultilevel"/>
    <w:tmpl w:val="F92825F8"/>
    <w:lvl w:ilvl="0" w:tplc="644AE88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396E68A1"/>
    <w:multiLevelType w:val="hybridMultilevel"/>
    <w:tmpl w:val="8716BBAA"/>
    <w:lvl w:ilvl="0" w:tplc="59C8C7A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3DE0046D"/>
    <w:multiLevelType w:val="hybridMultilevel"/>
    <w:tmpl w:val="5C9C200C"/>
    <w:lvl w:ilvl="0" w:tplc="04EAD71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3F9E60D8"/>
    <w:multiLevelType w:val="hybridMultilevel"/>
    <w:tmpl w:val="F118C196"/>
    <w:lvl w:ilvl="0" w:tplc="EE7212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3FF96EB8"/>
    <w:multiLevelType w:val="hybridMultilevel"/>
    <w:tmpl w:val="00421E8E"/>
    <w:lvl w:ilvl="0" w:tplc="96BE5FC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449763E"/>
    <w:multiLevelType w:val="hybridMultilevel"/>
    <w:tmpl w:val="8820C27A"/>
    <w:lvl w:ilvl="0" w:tplc="815045A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44CE4322"/>
    <w:multiLevelType w:val="hybridMultilevel"/>
    <w:tmpl w:val="4D5C1BE6"/>
    <w:lvl w:ilvl="0" w:tplc="F4421A6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47141B80"/>
    <w:multiLevelType w:val="hybridMultilevel"/>
    <w:tmpl w:val="726C2582"/>
    <w:lvl w:ilvl="0" w:tplc="96EEBE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EC792A"/>
    <w:multiLevelType w:val="hybridMultilevel"/>
    <w:tmpl w:val="C97C20AA"/>
    <w:lvl w:ilvl="0" w:tplc="961C23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8A46EE5"/>
    <w:multiLevelType w:val="hybridMultilevel"/>
    <w:tmpl w:val="8DB600E0"/>
    <w:lvl w:ilvl="0" w:tplc="C882CBA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4C397D96"/>
    <w:multiLevelType w:val="hybridMultilevel"/>
    <w:tmpl w:val="4214815E"/>
    <w:lvl w:ilvl="0" w:tplc="E3A6E2D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4C8B4586"/>
    <w:multiLevelType w:val="hybridMultilevel"/>
    <w:tmpl w:val="100E54B4"/>
    <w:lvl w:ilvl="0" w:tplc="006A38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4CF461BF"/>
    <w:multiLevelType w:val="hybridMultilevel"/>
    <w:tmpl w:val="6DB40850"/>
    <w:lvl w:ilvl="0" w:tplc="10AC10A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4E4D2F39"/>
    <w:multiLevelType w:val="hybridMultilevel"/>
    <w:tmpl w:val="448AE720"/>
    <w:lvl w:ilvl="0" w:tplc="C7405DF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547B3EC0"/>
    <w:multiLevelType w:val="hybridMultilevel"/>
    <w:tmpl w:val="4FC47B22"/>
    <w:lvl w:ilvl="0" w:tplc="DB2E107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54AF01B1"/>
    <w:multiLevelType w:val="hybridMultilevel"/>
    <w:tmpl w:val="51B0531A"/>
    <w:lvl w:ilvl="0" w:tplc="D146E52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59E97FF9"/>
    <w:multiLevelType w:val="hybridMultilevel"/>
    <w:tmpl w:val="4D88C236"/>
    <w:lvl w:ilvl="0" w:tplc="284E8A6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5A16509D"/>
    <w:multiLevelType w:val="hybridMultilevel"/>
    <w:tmpl w:val="BC6C0274"/>
    <w:lvl w:ilvl="0" w:tplc="35881EA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5B83075E"/>
    <w:multiLevelType w:val="hybridMultilevel"/>
    <w:tmpl w:val="5216A8D0"/>
    <w:lvl w:ilvl="0" w:tplc="856E2D0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61C17A83"/>
    <w:multiLevelType w:val="hybridMultilevel"/>
    <w:tmpl w:val="2954D49E"/>
    <w:lvl w:ilvl="0" w:tplc="A83A55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687D4B0E"/>
    <w:multiLevelType w:val="hybridMultilevel"/>
    <w:tmpl w:val="2F9002E4"/>
    <w:lvl w:ilvl="0" w:tplc="798A09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AEB1369"/>
    <w:multiLevelType w:val="hybridMultilevel"/>
    <w:tmpl w:val="A3A6A100"/>
    <w:lvl w:ilvl="0" w:tplc="5D20225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6E1F7C45"/>
    <w:multiLevelType w:val="hybridMultilevel"/>
    <w:tmpl w:val="10B6691C"/>
    <w:lvl w:ilvl="0" w:tplc="9AF410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EAC1D37"/>
    <w:multiLevelType w:val="hybridMultilevel"/>
    <w:tmpl w:val="6E16C1C6"/>
    <w:lvl w:ilvl="0" w:tplc="678E1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>
    <w:nsid w:val="76F85A64"/>
    <w:multiLevelType w:val="hybridMultilevel"/>
    <w:tmpl w:val="EAB6CAA2"/>
    <w:lvl w:ilvl="0" w:tplc="B4A227B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E00299A"/>
    <w:multiLevelType w:val="hybridMultilevel"/>
    <w:tmpl w:val="48B01EF2"/>
    <w:lvl w:ilvl="0" w:tplc="074EA33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7"/>
  </w:num>
  <w:num w:numId="5">
    <w:abstractNumId w:val="33"/>
  </w:num>
  <w:num w:numId="6">
    <w:abstractNumId w:val="0"/>
  </w:num>
  <w:num w:numId="7">
    <w:abstractNumId w:val="35"/>
  </w:num>
  <w:num w:numId="8">
    <w:abstractNumId w:val="20"/>
  </w:num>
  <w:num w:numId="9">
    <w:abstractNumId w:val="29"/>
  </w:num>
  <w:num w:numId="10">
    <w:abstractNumId w:val="37"/>
  </w:num>
  <w:num w:numId="11">
    <w:abstractNumId w:val="13"/>
  </w:num>
  <w:num w:numId="12">
    <w:abstractNumId w:val="1"/>
  </w:num>
  <w:num w:numId="13">
    <w:abstractNumId w:val="10"/>
  </w:num>
  <w:num w:numId="14">
    <w:abstractNumId w:val="23"/>
  </w:num>
  <w:num w:numId="15">
    <w:abstractNumId w:val="44"/>
  </w:num>
  <w:num w:numId="16">
    <w:abstractNumId w:val="12"/>
  </w:num>
  <w:num w:numId="17">
    <w:abstractNumId w:val="46"/>
  </w:num>
  <w:num w:numId="18">
    <w:abstractNumId w:val="40"/>
  </w:num>
  <w:num w:numId="19">
    <w:abstractNumId w:val="22"/>
  </w:num>
  <w:num w:numId="20">
    <w:abstractNumId w:val="43"/>
  </w:num>
  <w:num w:numId="21">
    <w:abstractNumId w:val="4"/>
  </w:num>
  <w:num w:numId="22">
    <w:abstractNumId w:val="6"/>
  </w:num>
  <w:num w:numId="23">
    <w:abstractNumId w:val="39"/>
  </w:num>
  <w:num w:numId="24">
    <w:abstractNumId w:val="21"/>
  </w:num>
  <w:num w:numId="25">
    <w:abstractNumId w:val="24"/>
  </w:num>
  <w:num w:numId="26">
    <w:abstractNumId w:val="45"/>
  </w:num>
  <w:num w:numId="27">
    <w:abstractNumId w:val="14"/>
  </w:num>
  <w:num w:numId="28">
    <w:abstractNumId w:val="47"/>
  </w:num>
  <w:num w:numId="29">
    <w:abstractNumId w:val="25"/>
  </w:num>
  <w:num w:numId="30">
    <w:abstractNumId w:val="42"/>
  </w:num>
  <w:num w:numId="31">
    <w:abstractNumId w:val="5"/>
  </w:num>
  <w:num w:numId="32">
    <w:abstractNumId w:val="26"/>
  </w:num>
  <w:num w:numId="33">
    <w:abstractNumId w:val="9"/>
  </w:num>
  <w:num w:numId="34">
    <w:abstractNumId w:val="8"/>
  </w:num>
  <w:num w:numId="35">
    <w:abstractNumId w:val="41"/>
  </w:num>
  <w:num w:numId="36">
    <w:abstractNumId w:val="27"/>
  </w:num>
  <w:num w:numId="37">
    <w:abstractNumId w:val="28"/>
  </w:num>
  <w:num w:numId="38">
    <w:abstractNumId w:val="7"/>
  </w:num>
  <w:num w:numId="39">
    <w:abstractNumId w:val="15"/>
  </w:num>
  <w:num w:numId="40">
    <w:abstractNumId w:val="34"/>
  </w:num>
  <w:num w:numId="41">
    <w:abstractNumId w:val="36"/>
  </w:num>
  <w:num w:numId="42">
    <w:abstractNumId w:val="38"/>
  </w:num>
  <w:num w:numId="43">
    <w:abstractNumId w:val="19"/>
  </w:num>
  <w:num w:numId="44">
    <w:abstractNumId w:val="3"/>
  </w:num>
  <w:num w:numId="45">
    <w:abstractNumId w:val="16"/>
  </w:num>
  <w:num w:numId="46">
    <w:abstractNumId w:val="31"/>
  </w:num>
  <w:num w:numId="47">
    <w:abstractNumId w:val="32"/>
  </w:num>
  <w:num w:numId="48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5C4"/>
    <w:rsid w:val="00002C18"/>
    <w:rsid w:val="0000719B"/>
    <w:rsid w:val="000222F9"/>
    <w:rsid w:val="00045D5D"/>
    <w:rsid w:val="00065276"/>
    <w:rsid w:val="00066E9C"/>
    <w:rsid w:val="00072EEF"/>
    <w:rsid w:val="000C287E"/>
    <w:rsid w:val="000E31AB"/>
    <w:rsid w:val="000F6B1D"/>
    <w:rsid w:val="00112F87"/>
    <w:rsid w:val="0015664C"/>
    <w:rsid w:val="00162D7C"/>
    <w:rsid w:val="00177EFB"/>
    <w:rsid w:val="00187A9C"/>
    <w:rsid w:val="001E2921"/>
    <w:rsid w:val="002264B5"/>
    <w:rsid w:val="0023084F"/>
    <w:rsid w:val="002848E0"/>
    <w:rsid w:val="00285D43"/>
    <w:rsid w:val="00285F67"/>
    <w:rsid w:val="002A6813"/>
    <w:rsid w:val="002B4F30"/>
    <w:rsid w:val="002C0740"/>
    <w:rsid w:val="002D24D4"/>
    <w:rsid w:val="002D7380"/>
    <w:rsid w:val="00312BFB"/>
    <w:rsid w:val="00327DAF"/>
    <w:rsid w:val="00353F9E"/>
    <w:rsid w:val="003577BF"/>
    <w:rsid w:val="00366956"/>
    <w:rsid w:val="00384AA7"/>
    <w:rsid w:val="00391431"/>
    <w:rsid w:val="00406A42"/>
    <w:rsid w:val="00440686"/>
    <w:rsid w:val="00443EAC"/>
    <w:rsid w:val="004441F1"/>
    <w:rsid w:val="0045606C"/>
    <w:rsid w:val="00473084"/>
    <w:rsid w:val="00475C64"/>
    <w:rsid w:val="004854A1"/>
    <w:rsid w:val="0049098A"/>
    <w:rsid w:val="0049736F"/>
    <w:rsid w:val="004A0B1C"/>
    <w:rsid w:val="004A0BD9"/>
    <w:rsid w:val="00516408"/>
    <w:rsid w:val="0054022A"/>
    <w:rsid w:val="00557D56"/>
    <w:rsid w:val="00563D85"/>
    <w:rsid w:val="00586342"/>
    <w:rsid w:val="005906D4"/>
    <w:rsid w:val="005A3C26"/>
    <w:rsid w:val="005B0D4E"/>
    <w:rsid w:val="005B6BBE"/>
    <w:rsid w:val="005B72E6"/>
    <w:rsid w:val="005D45CA"/>
    <w:rsid w:val="005E114B"/>
    <w:rsid w:val="00610C14"/>
    <w:rsid w:val="006215C4"/>
    <w:rsid w:val="0063325E"/>
    <w:rsid w:val="00634521"/>
    <w:rsid w:val="0064725F"/>
    <w:rsid w:val="0066687C"/>
    <w:rsid w:val="00684B25"/>
    <w:rsid w:val="006A3F29"/>
    <w:rsid w:val="006D4673"/>
    <w:rsid w:val="00734ECA"/>
    <w:rsid w:val="007529FA"/>
    <w:rsid w:val="00776648"/>
    <w:rsid w:val="0078559E"/>
    <w:rsid w:val="007D291E"/>
    <w:rsid w:val="008029F3"/>
    <w:rsid w:val="008069E5"/>
    <w:rsid w:val="00855212"/>
    <w:rsid w:val="00884EC5"/>
    <w:rsid w:val="00893AE2"/>
    <w:rsid w:val="008D15F1"/>
    <w:rsid w:val="00901D31"/>
    <w:rsid w:val="00903F27"/>
    <w:rsid w:val="00913239"/>
    <w:rsid w:val="00916286"/>
    <w:rsid w:val="00934F9C"/>
    <w:rsid w:val="0096407C"/>
    <w:rsid w:val="009660C2"/>
    <w:rsid w:val="0099157A"/>
    <w:rsid w:val="009B1183"/>
    <w:rsid w:val="009D7C0A"/>
    <w:rsid w:val="009E54A9"/>
    <w:rsid w:val="00A02730"/>
    <w:rsid w:val="00A102A4"/>
    <w:rsid w:val="00A21525"/>
    <w:rsid w:val="00A26D01"/>
    <w:rsid w:val="00A359D5"/>
    <w:rsid w:val="00A40660"/>
    <w:rsid w:val="00A40D2F"/>
    <w:rsid w:val="00A575BA"/>
    <w:rsid w:val="00A630D4"/>
    <w:rsid w:val="00A761C1"/>
    <w:rsid w:val="00A82184"/>
    <w:rsid w:val="00AA7135"/>
    <w:rsid w:val="00AF5A11"/>
    <w:rsid w:val="00B30E37"/>
    <w:rsid w:val="00B41969"/>
    <w:rsid w:val="00B55E0B"/>
    <w:rsid w:val="00B75FA7"/>
    <w:rsid w:val="00BA2AA1"/>
    <w:rsid w:val="00BA5C7C"/>
    <w:rsid w:val="00BD06E5"/>
    <w:rsid w:val="00C14E46"/>
    <w:rsid w:val="00C213E9"/>
    <w:rsid w:val="00C224B4"/>
    <w:rsid w:val="00C54FC0"/>
    <w:rsid w:val="00C91765"/>
    <w:rsid w:val="00CB206A"/>
    <w:rsid w:val="00CC4DA7"/>
    <w:rsid w:val="00CE0F43"/>
    <w:rsid w:val="00CF1D2A"/>
    <w:rsid w:val="00CF4094"/>
    <w:rsid w:val="00D2422B"/>
    <w:rsid w:val="00D2648F"/>
    <w:rsid w:val="00D27FF7"/>
    <w:rsid w:val="00D33959"/>
    <w:rsid w:val="00D74642"/>
    <w:rsid w:val="00D76747"/>
    <w:rsid w:val="00DA2E54"/>
    <w:rsid w:val="00E10CFD"/>
    <w:rsid w:val="00E16AE3"/>
    <w:rsid w:val="00E24B84"/>
    <w:rsid w:val="00E30228"/>
    <w:rsid w:val="00E47A71"/>
    <w:rsid w:val="00E56C55"/>
    <w:rsid w:val="00E77250"/>
    <w:rsid w:val="00E816B1"/>
    <w:rsid w:val="00E844FD"/>
    <w:rsid w:val="00E93847"/>
    <w:rsid w:val="00EF2AD0"/>
    <w:rsid w:val="00EF5BE4"/>
    <w:rsid w:val="00EF6772"/>
    <w:rsid w:val="00F2065E"/>
    <w:rsid w:val="00F2606A"/>
    <w:rsid w:val="00F30D17"/>
    <w:rsid w:val="00F64017"/>
    <w:rsid w:val="00F71474"/>
    <w:rsid w:val="00F86CE5"/>
    <w:rsid w:val="00F92F9B"/>
    <w:rsid w:val="00FA2FA3"/>
    <w:rsid w:val="00FA31E9"/>
    <w:rsid w:val="00FC0E53"/>
    <w:rsid w:val="00FD2511"/>
    <w:rsid w:val="00FE58C2"/>
    <w:rsid w:val="00FF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87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F2AD0"/>
    <w:rPr>
      <w:lang w:eastAsia="en-US"/>
    </w:rPr>
  </w:style>
  <w:style w:type="table" w:styleId="TableGrid">
    <w:name w:val="Table Grid"/>
    <w:basedOn w:val="TableNormal"/>
    <w:uiPriority w:val="99"/>
    <w:rsid w:val="00BD06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54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27DAF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2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338</Words>
  <Characters>1927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5</cp:revision>
  <cp:lastPrinted>2015-08-07T00:01:00Z</cp:lastPrinted>
  <dcterms:created xsi:type="dcterms:W3CDTF">2015-08-07T00:03:00Z</dcterms:created>
  <dcterms:modified xsi:type="dcterms:W3CDTF">2015-08-11T19:29:00Z</dcterms:modified>
</cp:coreProperties>
</file>